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14E62" w14:textId="466139E6" w:rsidR="003C6092" w:rsidRDefault="003C6092" w:rsidP="003C609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WYMER</w:t>
      </w:r>
      <w:r>
        <w:rPr>
          <w:rFonts w:cs="Times New Roman"/>
          <w:szCs w:val="24"/>
        </w:rPr>
        <w:t xml:space="preserve">      (</w:t>
      </w:r>
      <w:r w:rsidR="001003F0">
        <w:rPr>
          <w:rFonts w:cs="Times New Roman"/>
          <w:szCs w:val="24"/>
        </w:rPr>
        <w:t>d.</w:t>
      </w:r>
      <w:r>
        <w:rPr>
          <w:rFonts w:cs="Times New Roman"/>
          <w:szCs w:val="24"/>
        </w:rPr>
        <w:t>1505)</w:t>
      </w:r>
    </w:p>
    <w:p w14:paraId="3BF2F629" w14:textId="77777777" w:rsidR="003C6092" w:rsidRDefault="003C6092" w:rsidP="003C609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r>
        <w:rPr>
          <w:rFonts w:cs="Times New Roman"/>
          <w:szCs w:val="24"/>
        </w:rPr>
        <w:t>St.Margaret’s</w:t>
      </w:r>
      <w:proofErr w:type="spellEnd"/>
      <w:r>
        <w:rPr>
          <w:rFonts w:cs="Times New Roman"/>
          <w:szCs w:val="24"/>
        </w:rPr>
        <w:t xml:space="preserve"> Church, Burgh, Norfolk.</w:t>
      </w:r>
    </w:p>
    <w:p w14:paraId="72DA595C" w14:textId="77777777" w:rsidR="003C6092" w:rsidRDefault="003C6092" w:rsidP="003C6092">
      <w:pPr>
        <w:pStyle w:val="NoSpacing"/>
        <w:jc w:val="both"/>
        <w:rPr>
          <w:rFonts w:cs="Times New Roman"/>
          <w:szCs w:val="24"/>
        </w:rPr>
      </w:pPr>
    </w:p>
    <w:p w14:paraId="3DA30FCA" w14:textId="77777777" w:rsidR="003C6092" w:rsidRDefault="003C6092" w:rsidP="003C6092">
      <w:pPr>
        <w:pStyle w:val="NoSpacing"/>
        <w:jc w:val="both"/>
        <w:rPr>
          <w:rFonts w:cs="Times New Roman"/>
          <w:szCs w:val="24"/>
        </w:rPr>
      </w:pPr>
    </w:p>
    <w:p w14:paraId="33A18B7B" w14:textId="0D1DAACC" w:rsidR="003C6092" w:rsidRDefault="003C6092" w:rsidP="003C609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1477</w:t>
      </w:r>
      <w:r>
        <w:rPr>
          <w:rFonts w:cs="Times New Roman"/>
          <w:szCs w:val="24"/>
        </w:rPr>
        <w:tab/>
        <w:t>He became Rector.</w:t>
      </w:r>
    </w:p>
    <w:p w14:paraId="5770B204" w14:textId="77777777" w:rsidR="003C6092" w:rsidRDefault="003C6092" w:rsidP="003C60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196A3679" w14:textId="77777777" w:rsidR="003C6092" w:rsidRDefault="003C6092" w:rsidP="003C6092">
      <w:pPr>
        <w:pStyle w:val="NoSpacing"/>
        <w:ind w:left="720" w:firstLine="720"/>
        <w:jc w:val="both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152-6,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54B890E3" w14:textId="77777777" w:rsidR="00AD3926" w:rsidRDefault="00AD3926" w:rsidP="00AD39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1482</w:t>
      </w:r>
      <w:r>
        <w:rPr>
          <w:rFonts w:cs="Times New Roman"/>
          <w:szCs w:val="24"/>
        </w:rPr>
        <w:tab/>
        <w:t>He became Rector.</w:t>
      </w:r>
    </w:p>
    <w:p w14:paraId="479B30C7" w14:textId="77777777" w:rsidR="00AD3926" w:rsidRDefault="00AD3926" w:rsidP="00AD39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352B2F0B" w14:textId="2122418E" w:rsidR="00AD3926" w:rsidRDefault="00AD3926" w:rsidP="00AD3926">
      <w:pPr>
        <w:pStyle w:val="NoSpacing"/>
        <w:ind w:left="720" w:firstLine="720"/>
        <w:jc w:val="both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152-6,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6E7E5BD1" w14:textId="699CDE27" w:rsidR="003C6092" w:rsidRDefault="003C6092" w:rsidP="003C609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in </w:t>
      </w:r>
      <w:r>
        <w:rPr>
          <w:rFonts w:cs="Times New Roman"/>
          <w:szCs w:val="24"/>
        </w:rPr>
        <w:tab/>
        <w:t>1505</w:t>
      </w:r>
      <w:r>
        <w:rPr>
          <w:rFonts w:cs="Times New Roman"/>
          <w:szCs w:val="24"/>
        </w:rPr>
        <w:tab/>
        <w:t>He gave five acres of land to the relief of the poor owners.</w:t>
      </w:r>
      <w:r w:rsidR="001003F0">
        <w:rPr>
          <w:rFonts w:cs="Times New Roman"/>
          <w:szCs w:val="24"/>
        </w:rPr>
        <w:t xml:space="preserve">   (ibid.)</w:t>
      </w:r>
    </w:p>
    <w:p w14:paraId="32FD5B41" w14:textId="272C8FBE" w:rsidR="003C6092" w:rsidRDefault="003C6092" w:rsidP="003C609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Oct.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He died and was buried in the chancel</w:t>
      </w:r>
      <w:r w:rsidR="001003F0">
        <w:rPr>
          <w:rFonts w:cs="Times New Roman"/>
          <w:szCs w:val="24"/>
        </w:rPr>
        <w:t>.  (ibid.)</w:t>
      </w:r>
    </w:p>
    <w:p w14:paraId="1AB86C78" w14:textId="77777777" w:rsidR="003C6092" w:rsidRDefault="003C6092" w:rsidP="003C6092">
      <w:pPr>
        <w:pStyle w:val="NoSpacing"/>
        <w:jc w:val="both"/>
        <w:rPr>
          <w:rFonts w:cs="Times New Roman"/>
          <w:szCs w:val="24"/>
        </w:rPr>
      </w:pPr>
    </w:p>
    <w:p w14:paraId="3025E706" w14:textId="77777777" w:rsidR="003C6092" w:rsidRDefault="003C6092" w:rsidP="003C6092">
      <w:pPr>
        <w:pStyle w:val="NoSpacing"/>
        <w:jc w:val="both"/>
        <w:rPr>
          <w:rFonts w:cs="Times New Roman"/>
          <w:szCs w:val="24"/>
        </w:rPr>
      </w:pPr>
    </w:p>
    <w:p w14:paraId="391CAA32" w14:textId="77777777" w:rsidR="003C6092" w:rsidRDefault="003C6092" w:rsidP="003C609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18 February 2024</w:t>
      </w:r>
    </w:p>
    <w:p w14:paraId="53CCB2F5" w14:textId="5881D3A7" w:rsidR="00AD3926" w:rsidRDefault="00AD3926" w:rsidP="003C609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20 February 2024</w:t>
      </w:r>
    </w:p>
    <w:p w14:paraId="673A2038" w14:textId="77777777" w:rsidR="003C6092" w:rsidRPr="003C6092" w:rsidRDefault="003C6092" w:rsidP="003C6092">
      <w:pPr>
        <w:pStyle w:val="NoSpacing"/>
        <w:jc w:val="both"/>
        <w:rPr>
          <w:rFonts w:cs="Times New Roman"/>
          <w:szCs w:val="24"/>
        </w:rPr>
      </w:pPr>
    </w:p>
    <w:p w14:paraId="7B1B18D4" w14:textId="77777777" w:rsidR="003C6092" w:rsidRPr="003C6092" w:rsidRDefault="003C6092" w:rsidP="003C6092">
      <w:pPr>
        <w:pStyle w:val="NoSpacing"/>
        <w:jc w:val="both"/>
        <w:rPr>
          <w:rFonts w:cs="Times New Roman"/>
          <w:szCs w:val="24"/>
        </w:rPr>
      </w:pPr>
    </w:p>
    <w:p w14:paraId="6F9AC9EC" w14:textId="77777777" w:rsidR="003C6092" w:rsidRPr="003C6092" w:rsidRDefault="003C6092" w:rsidP="003C6092">
      <w:pPr>
        <w:pStyle w:val="NoSpacing"/>
        <w:jc w:val="both"/>
        <w:rPr>
          <w:rFonts w:cs="Times New Roman"/>
          <w:szCs w:val="24"/>
        </w:rPr>
      </w:pPr>
    </w:p>
    <w:p w14:paraId="1273DD94" w14:textId="77777777" w:rsidR="003C6092" w:rsidRPr="003C6092" w:rsidRDefault="003C6092" w:rsidP="003C6092">
      <w:pPr>
        <w:pStyle w:val="NoSpacing"/>
        <w:jc w:val="both"/>
        <w:rPr>
          <w:rFonts w:cs="Times New Roman"/>
          <w:szCs w:val="24"/>
        </w:rPr>
      </w:pPr>
    </w:p>
    <w:p w14:paraId="63C25994" w14:textId="77777777" w:rsidR="00F605D0" w:rsidRPr="00F605D0" w:rsidRDefault="00F605D0" w:rsidP="00F605D0">
      <w:pPr>
        <w:pStyle w:val="NoSpacing"/>
        <w:jc w:val="both"/>
        <w:rPr>
          <w:rFonts w:cs="Times New Roman"/>
          <w:szCs w:val="24"/>
        </w:rPr>
      </w:pPr>
    </w:p>
    <w:p w14:paraId="6BD40F18" w14:textId="77777777" w:rsidR="00F605D0" w:rsidRPr="00F605D0" w:rsidRDefault="00F605D0" w:rsidP="00F605D0">
      <w:pPr>
        <w:pStyle w:val="NoSpacing"/>
        <w:jc w:val="both"/>
        <w:rPr>
          <w:rFonts w:cs="Times New Roman"/>
          <w:szCs w:val="24"/>
        </w:rPr>
      </w:pPr>
    </w:p>
    <w:p w14:paraId="207FD045" w14:textId="77777777" w:rsidR="00F605D0" w:rsidRPr="00F605D0" w:rsidRDefault="00F605D0" w:rsidP="00F605D0">
      <w:pPr>
        <w:pStyle w:val="NoSpacing"/>
        <w:jc w:val="both"/>
        <w:rPr>
          <w:rFonts w:cs="Times New Roman"/>
          <w:szCs w:val="24"/>
        </w:rPr>
      </w:pPr>
    </w:p>
    <w:p w14:paraId="5F4A9511" w14:textId="77777777" w:rsidR="00F605D0" w:rsidRPr="00F605D0" w:rsidRDefault="00F605D0" w:rsidP="00F605D0">
      <w:pPr>
        <w:pStyle w:val="NoSpacing"/>
        <w:jc w:val="both"/>
        <w:rPr>
          <w:rFonts w:cs="Times New Roman"/>
          <w:szCs w:val="24"/>
        </w:rPr>
      </w:pPr>
    </w:p>
    <w:p w14:paraId="50558FBB" w14:textId="77777777" w:rsidR="00F605D0" w:rsidRPr="00F605D0" w:rsidRDefault="00F605D0" w:rsidP="00F605D0">
      <w:pPr>
        <w:pStyle w:val="NoSpacing"/>
        <w:jc w:val="both"/>
        <w:rPr>
          <w:rFonts w:cs="Times New Roman"/>
          <w:szCs w:val="24"/>
        </w:rPr>
      </w:pPr>
    </w:p>
    <w:p w14:paraId="232E7BC6" w14:textId="77777777" w:rsidR="00F605D0" w:rsidRPr="00F605D0" w:rsidRDefault="00F605D0" w:rsidP="00F605D0">
      <w:pPr>
        <w:pStyle w:val="NoSpacing"/>
        <w:jc w:val="both"/>
        <w:rPr>
          <w:rFonts w:cs="Times New Roman"/>
          <w:szCs w:val="24"/>
        </w:rPr>
      </w:pPr>
    </w:p>
    <w:p w14:paraId="7EE9CA88" w14:textId="77777777" w:rsidR="00F605D0" w:rsidRPr="00F605D0" w:rsidRDefault="00F605D0" w:rsidP="00F605D0">
      <w:pPr>
        <w:pStyle w:val="NoSpacing"/>
        <w:jc w:val="both"/>
        <w:rPr>
          <w:rFonts w:cs="Times New Roman"/>
          <w:szCs w:val="24"/>
        </w:rPr>
      </w:pPr>
    </w:p>
    <w:p w14:paraId="45AA4C12" w14:textId="77777777" w:rsidR="00F605D0" w:rsidRPr="00F605D0" w:rsidRDefault="00F605D0" w:rsidP="00F605D0">
      <w:pPr>
        <w:pStyle w:val="NoSpacing"/>
        <w:jc w:val="both"/>
        <w:rPr>
          <w:rFonts w:cs="Times New Roman"/>
          <w:szCs w:val="24"/>
        </w:rPr>
      </w:pPr>
    </w:p>
    <w:sectPr w:rsidR="00F605D0" w:rsidRPr="00F605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7B6D8" w14:textId="77777777" w:rsidR="007560B1" w:rsidRDefault="007560B1" w:rsidP="009139A6">
      <w:r>
        <w:separator/>
      </w:r>
    </w:p>
  </w:endnote>
  <w:endnote w:type="continuationSeparator" w:id="0">
    <w:p w14:paraId="726E13E4" w14:textId="77777777" w:rsidR="007560B1" w:rsidRDefault="007560B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2B55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E087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93A1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50F1A" w14:textId="77777777" w:rsidR="007560B1" w:rsidRDefault="007560B1" w:rsidP="009139A6">
      <w:r>
        <w:separator/>
      </w:r>
    </w:p>
  </w:footnote>
  <w:footnote w:type="continuationSeparator" w:id="0">
    <w:p w14:paraId="0D939A3C" w14:textId="77777777" w:rsidR="007560B1" w:rsidRDefault="007560B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15BD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04AF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59A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0B1"/>
    <w:rsid w:val="000666E0"/>
    <w:rsid w:val="001003F0"/>
    <w:rsid w:val="00155371"/>
    <w:rsid w:val="002510B7"/>
    <w:rsid w:val="003C6092"/>
    <w:rsid w:val="00424066"/>
    <w:rsid w:val="005C130B"/>
    <w:rsid w:val="006A00CC"/>
    <w:rsid w:val="007560B1"/>
    <w:rsid w:val="007A3E2B"/>
    <w:rsid w:val="00826F5C"/>
    <w:rsid w:val="00862E42"/>
    <w:rsid w:val="009139A6"/>
    <w:rsid w:val="009448BB"/>
    <w:rsid w:val="00947624"/>
    <w:rsid w:val="00A3176C"/>
    <w:rsid w:val="00AD3926"/>
    <w:rsid w:val="00AE65F8"/>
    <w:rsid w:val="00B22C4A"/>
    <w:rsid w:val="00BA00AB"/>
    <w:rsid w:val="00CB4ED9"/>
    <w:rsid w:val="00D467B6"/>
    <w:rsid w:val="00DC56D4"/>
    <w:rsid w:val="00EB3209"/>
    <w:rsid w:val="00F41096"/>
    <w:rsid w:val="00F5287F"/>
    <w:rsid w:val="00F605D0"/>
    <w:rsid w:val="00FB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AB3D1"/>
  <w15:chartTrackingRefBased/>
  <w15:docId w15:val="{3CBF8419-FAF6-4A19-819A-9B33ABAD4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100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2024-02-18T18:58:00Z</dcterms:created>
  <dcterms:modified xsi:type="dcterms:W3CDTF">2024-02-20T20:59:00Z</dcterms:modified>
</cp:coreProperties>
</file>